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Pr="004B443C">
        <w:rPr>
          <w:rFonts w:ascii="Times New Roman" w:hAnsi="Times New Roman" w:cs="Times New Roman"/>
          <w:b/>
          <w:sz w:val="24"/>
          <w:szCs w:val="24"/>
        </w:rPr>
        <w:t>,,</w:t>
      </w:r>
      <w:r w:rsidR="00105CBF">
        <w:rPr>
          <w:rFonts w:ascii="Times New Roman" w:hAnsi="Times New Roman" w:cs="Times New Roman"/>
          <w:b/>
          <w:sz w:val="24"/>
          <w:szCs w:val="24"/>
        </w:rPr>
        <w:t>Kuliste tee truubi vahetus</w:t>
      </w:r>
      <w:r w:rsidR="004B443C">
        <w:rPr>
          <w:rFonts w:ascii="Times New Roman" w:eastAsia="Times New Roman" w:hAnsi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vastavalt hanketeates ja hankedokumentides esitatud tingimustele.</w:t>
      </w:r>
    </w:p>
    <w:p w:rsidR="000B3D74" w:rsidRPr="00E27937" w:rsidRDefault="000B3D74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CD46AB" w:rsidRDefault="00107A0B" w:rsidP="003538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53821">
        <w:rPr>
          <w:rFonts w:ascii="Times New Roman" w:hAnsi="Times New Roman" w:cs="Times New Roman"/>
          <w:sz w:val="24"/>
          <w:szCs w:val="24"/>
        </w:rPr>
        <w:t xml:space="preserve">Hanke eesmärk on </w:t>
      </w:r>
      <w:r w:rsidR="00CD46AB">
        <w:rPr>
          <w:rFonts w:ascii="Times New Roman" w:eastAsia="Times New Roman" w:hAnsi="Times New Roman" w:cs="Times New Roman"/>
          <w:sz w:val="24"/>
          <w:szCs w:val="24"/>
          <w:lang w:eastAsia="zh-CN"/>
        </w:rPr>
        <w:t>Lääne-Nigula valla:</w:t>
      </w:r>
    </w:p>
    <w:p w:rsidR="00353821" w:rsidRPr="00105CBF" w:rsidRDefault="00105CBF" w:rsidP="00971652">
      <w:pPr>
        <w:pStyle w:val="Loendilik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05CBF">
        <w:rPr>
          <w:rFonts w:ascii="Times New Roman" w:eastAsia="Times New Roman" w:hAnsi="Times New Roman" w:cs="Times New Roman"/>
          <w:sz w:val="24"/>
          <w:szCs w:val="24"/>
          <w:lang w:eastAsia="zh-CN"/>
        </w:rPr>
        <w:t>Kuliste teel truubi vahetus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Luigu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külas, Palivere osavallas</w:t>
      </w:r>
      <w:r w:rsidR="001F6EE4" w:rsidRPr="00105CB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Truubi läbimõõt 300 mm, pikkus vähemalt 7 m. Truubi otsad tuleb kindlustada ja tee korrastada.</w:t>
      </w:r>
      <w:r w:rsidR="00A91F9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Vanad truubi torud utiliseerida.</w:t>
      </w:r>
      <w:bookmarkStart w:id="0" w:name="_GoBack"/>
      <w:bookmarkEnd w:id="0"/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6C6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D96C67">
        <w:rPr>
          <w:rFonts w:ascii="Times New Roman" w:hAnsi="Times New Roman" w:cs="Times New Roman"/>
          <w:b/>
          <w:sz w:val="24"/>
          <w:szCs w:val="24"/>
        </w:rPr>
        <w:t>hiljemalt</w:t>
      </w:r>
      <w:r w:rsidRPr="00D96C67">
        <w:rPr>
          <w:rFonts w:ascii="Times New Roman" w:hAnsi="Times New Roman" w:cs="Times New Roman"/>
          <w:sz w:val="24"/>
          <w:szCs w:val="24"/>
        </w:rPr>
        <w:t xml:space="preserve"> </w:t>
      </w:r>
      <w:r w:rsidR="003C69F7">
        <w:rPr>
          <w:rFonts w:ascii="Times New Roman" w:hAnsi="Times New Roman" w:cs="Times New Roman"/>
          <w:b/>
          <w:sz w:val="24"/>
          <w:szCs w:val="24"/>
        </w:rPr>
        <w:t>15</w:t>
      </w:r>
      <w:r w:rsidRPr="00D96C67">
        <w:rPr>
          <w:rFonts w:ascii="Times New Roman" w:hAnsi="Times New Roman" w:cs="Times New Roman"/>
          <w:b/>
          <w:sz w:val="24"/>
          <w:szCs w:val="24"/>
        </w:rPr>
        <w:t>.</w:t>
      </w:r>
      <w:r w:rsidR="003C69F7">
        <w:rPr>
          <w:rFonts w:ascii="Times New Roman" w:hAnsi="Times New Roman" w:cs="Times New Roman"/>
          <w:b/>
          <w:sz w:val="24"/>
          <w:szCs w:val="24"/>
        </w:rPr>
        <w:t>07</w:t>
      </w:r>
      <w:r w:rsidRPr="00D96C67">
        <w:rPr>
          <w:rFonts w:ascii="Times New Roman" w:hAnsi="Times New Roman" w:cs="Times New Roman"/>
          <w:b/>
          <w:sz w:val="24"/>
          <w:szCs w:val="24"/>
        </w:rPr>
        <w:t>.202</w:t>
      </w:r>
      <w:r w:rsidR="00CD5A1E" w:rsidRPr="00D96C67">
        <w:rPr>
          <w:rFonts w:ascii="Times New Roman" w:hAnsi="Times New Roman" w:cs="Times New Roman"/>
          <w:b/>
          <w:sz w:val="24"/>
          <w:szCs w:val="24"/>
        </w:rPr>
        <w:t>4</w:t>
      </w:r>
      <w:r w:rsidRPr="00D96C67">
        <w:rPr>
          <w:rFonts w:ascii="Times New Roman" w:hAnsi="Times New Roman" w:cs="Times New Roman"/>
          <w:b/>
          <w:sz w:val="24"/>
          <w:szCs w:val="24"/>
        </w:rPr>
        <w:t xml:space="preserve"> kell </w:t>
      </w:r>
      <w:r w:rsidR="00AC7781" w:rsidRPr="00D96C67">
        <w:rPr>
          <w:rFonts w:ascii="Times New Roman" w:hAnsi="Times New Roman" w:cs="Times New Roman"/>
          <w:b/>
          <w:sz w:val="24"/>
          <w:szCs w:val="24"/>
        </w:rPr>
        <w:t>10</w:t>
      </w:r>
      <w:r w:rsidR="00AC725F" w:rsidRPr="00D96C67">
        <w:rPr>
          <w:rFonts w:ascii="Times New Roman" w:hAnsi="Times New Roman" w:cs="Times New Roman"/>
          <w:b/>
          <w:sz w:val="24"/>
          <w:szCs w:val="24"/>
        </w:rPr>
        <w:t>.00</w:t>
      </w:r>
      <w:r w:rsidRPr="00D96C67">
        <w:rPr>
          <w:rFonts w:ascii="Times New Roman" w:hAnsi="Times New Roman" w:cs="Times New Roman"/>
          <w:sz w:val="24"/>
          <w:szCs w:val="24"/>
        </w:rPr>
        <w:t xml:space="preserve"> e-posti</w:t>
      </w:r>
      <w:r w:rsidRPr="00E27937">
        <w:rPr>
          <w:rFonts w:ascii="Times New Roman" w:hAnsi="Times New Roman" w:cs="Times New Roman"/>
          <w:sz w:val="24"/>
          <w:szCs w:val="24"/>
        </w:rPr>
        <w:t xml:space="preserve">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lastRenderedPageBreak/>
        <w:t>Pakkumuste hindamine</w:t>
      </w:r>
      <w:r w:rsidR="00A8321C">
        <w:rPr>
          <w:rFonts w:ascii="Times New Roman" w:hAnsi="Times New Roman" w:cs="Times New Roman"/>
          <w:b/>
          <w:sz w:val="24"/>
          <w:szCs w:val="24"/>
        </w:rPr>
        <w:t>, edukaks tunnistamine ja lepingu sõlmimine</w:t>
      </w:r>
    </w:p>
    <w:p w:rsidR="00107A0B" w:rsidRPr="00352DB0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Default="00107A0B" w:rsidP="00A8321C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</w:p>
    <w:p w:rsidR="00D17AC9" w:rsidRPr="00D17AC9" w:rsidRDefault="00D17AC9" w:rsidP="00D17AC9">
      <w:pPr>
        <w:pStyle w:val="Loendilik"/>
        <w:suppressAutoHyphens/>
        <w:spacing w:line="240" w:lineRule="auto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</w:t>
      </w:r>
      <w:r w:rsidR="00105CBF">
        <w:rPr>
          <w:rFonts w:ascii="Times New Roman" w:hAnsi="Times New Roman" w:cs="Times New Roman"/>
          <w:sz w:val="24"/>
          <w:szCs w:val="24"/>
        </w:rPr>
        <w:t xml:space="preserve"> taristunõunik</w:t>
      </w:r>
      <w:r w:rsidR="003C69F7">
        <w:rPr>
          <w:rFonts w:ascii="Times New Roman" w:hAnsi="Times New Roman" w:cs="Times New Roman"/>
          <w:sz w:val="24"/>
          <w:szCs w:val="24"/>
        </w:rPr>
        <w:t xml:space="preserve"> </w:t>
      </w:r>
      <w:r w:rsidR="00105CBF">
        <w:rPr>
          <w:rFonts w:ascii="Times New Roman" w:hAnsi="Times New Roman" w:cs="Times New Roman"/>
          <w:sz w:val="24"/>
          <w:szCs w:val="24"/>
        </w:rPr>
        <w:t>Olev Peetris, tel: +372 504 9561</w:t>
      </w:r>
      <w:r w:rsidR="003C69F7">
        <w:rPr>
          <w:rFonts w:ascii="Times New Roman" w:hAnsi="Times New Roman" w:cs="Times New Roman"/>
          <w:sz w:val="24"/>
          <w:szCs w:val="24"/>
        </w:rPr>
        <w:t>, e-post</w:t>
      </w:r>
      <w:r w:rsidRPr="00041AC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hyperlink r:id="rId9" w:history="1">
        <w:r w:rsidR="00A91F90" w:rsidRPr="001969A6">
          <w:rPr>
            <w:rStyle w:val="Hperlink"/>
            <w:rFonts w:ascii="Times New Roman" w:hAnsi="Times New Roman" w:cs="Times New Roman"/>
            <w:sz w:val="24"/>
          </w:rPr>
          <w:t>olev.peetris@laanenigula.ee</w:t>
        </w:r>
      </w:hyperlink>
      <w:r>
        <w:rPr>
          <w:rFonts w:ascii="Times New Roman" w:hAnsi="Times New Roman" w:cs="Times New Roman"/>
          <w:sz w:val="24"/>
        </w:rPr>
        <w:t>.</w:t>
      </w:r>
      <w:r w:rsidRPr="00041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="00105CBF">
        <w:rPr>
          <w:rFonts w:ascii="Times New Roman" w:hAnsi="Times New Roman" w:cs="Times New Roman"/>
          <w:sz w:val="24"/>
          <w:szCs w:val="24"/>
        </w:rPr>
        <w:t>Truubi asukoha kaart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1BA" w:rsidRDefault="001041BA" w:rsidP="005B2E99">
      <w:pPr>
        <w:spacing w:after="0" w:line="240" w:lineRule="auto"/>
      </w:pPr>
      <w:r>
        <w:separator/>
      </w:r>
    </w:p>
  </w:endnote>
  <w:endnote w:type="continuationSeparator" w:id="0">
    <w:p w:rsidR="001041BA" w:rsidRDefault="001041BA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1BA" w:rsidRDefault="001041BA" w:rsidP="005B2E99">
      <w:pPr>
        <w:spacing w:after="0" w:line="240" w:lineRule="auto"/>
      </w:pPr>
      <w:r>
        <w:separator/>
      </w:r>
    </w:p>
  </w:footnote>
  <w:footnote w:type="continuationSeparator" w:id="0">
    <w:p w:rsidR="001041BA" w:rsidRDefault="001041BA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1185406"/>
    <w:multiLevelType w:val="multilevel"/>
    <w:tmpl w:val="74B0F8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07056"/>
    <w:rsid w:val="00025C7D"/>
    <w:rsid w:val="000B3D74"/>
    <w:rsid w:val="000C7673"/>
    <w:rsid w:val="0010350D"/>
    <w:rsid w:val="001041BA"/>
    <w:rsid w:val="00105CBF"/>
    <w:rsid w:val="00107A0B"/>
    <w:rsid w:val="00177477"/>
    <w:rsid w:val="001C6440"/>
    <w:rsid w:val="001D208B"/>
    <w:rsid w:val="001E152D"/>
    <w:rsid w:val="001F6EE4"/>
    <w:rsid w:val="0024300E"/>
    <w:rsid w:val="002568B0"/>
    <w:rsid w:val="00275773"/>
    <w:rsid w:val="00294F3B"/>
    <w:rsid w:val="00297E1B"/>
    <w:rsid w:val="002D0073"/>
    <w:rsid w:val="00353821"/>
    <w:rsid w:val="003870A6"/>
    <w:rsid w:val="003A7C42"/>
    <w:rsid w:val="003B280C"/>
    <w:rsid w:val="003C69F7"/>
    <w:rsid w:val="00443994"/>
    <w:rsid w:val="00443CFB"/>
    <w:rsid w:val="004B443C"/>
    <w:rsid w:val="004D203F"/>
    <w:rsid w:val="005418ED"/>
    <w:rsid w:val="005622F6"/>
    <w:rsid w:val="00594901"/>
    <w:rsid w:val="005A638E"/>
    <w:rsid w:val="005B2E99"/>
    <w:rsid w:val="005D48B4"/>
    <w:rsid w:val="00611EAA"/>
    <w:rsid w:val="00681184"/>
    <w:rsid w:val="0069473C"/>
    <w:rsid w:val="0069506F"/>
    <w:rsid w:val="006A418D"/>
    <w:rsid w:val="006A48B8"/>
    <w:rsid w:val="006E40D9"/>
    <w:rsid w:val="00703984"/>
    <w:rsid w:val="00723FE6"/>
    <w:rsid w:val="00735EBC"/>
    <w:rsid w:val="008070BA"/>
    <w:rsid w:val="00812AF3"/>
    <w:rsid w:val="00896374"/>
    <w:rsid w:val="008D5CBF"/>
    <w:rsid w:val="00901DFA"/>
    <w:rsid w:val="00904F51"/>
    <w:rsid w:val="00922DA0"/>
    <w:rsid w:val="00954DC9"/>
    <w:rsid w:val="009832AB"/>
    <w:rsid w:val="00983887"/>
    <w:rsid w:val="009A2806"/>
    <w:rsid w:val="009C5CD6"/>
    <w:rsid w:val="009E02EB"/>
    <w:rsid w:val="00A31AEF"/>
    <w:rsid w:val="00A622DD"/>
    <w:rsid w:val="00A8321C"/>
    <w:rsid w:val="00A91F90"/>
    <w:rsid w:val="00AC725F"/>
    <w:rsid w:val="00AC7781"/>
    <w:rsid w:val="00AF7B29"/>
    <w:rsid w:val="00B07133"/>
    <w:rsid w:val="00B1708E"/>
    <w:rsid w:val="00B176C0"/>
    <w:rsid w:val="00B6386A"/>
    <w:rsid w:val="00B81581"/>
    <w:rsid w:val="00B96BB0"/>
    <w:rsid w:val="00BA778B"/>
    <w:rsid w:val="00BC4F81"/>
    <w:rsid w:val="00BC722C"/>
    <w:rsid w:val="00BE66DC"/>
    <w:rsid w:val="00BE7AA5"/>
    <w:rsid w:val="00C047B5"/>
    <w:rsid w:val="00C22E90"/>
    <w:rsid w:val="00C623C1"/>
    <w:rsid w:val="00CD3421"/>
    <w:rsid w:val="00CD46AB"/>
    <w:rsid w:val="00CD5A1E"/>
    <w:rsid w:val="00D02DC6"/>
    <w:rsid w:val="00D17AC9"/>
    <w:rsid w:val="00D819AF"/>
    <w:rsid w:val="00D966DD"/>
    <w:rsid w:val="00D96C67"/>
    <w:rsid w:val="00DE1DA6"/>
    <w:rsid w:val="00DE20BB"/>
    <w:rsid w:val="00DF225B"/>
    <w:rsid w:val="00E0573B"/>
    <w:rsid w:val="00E51632"/>
    <w:rsid w:val="00E654F7"/>
    <w:rsid w:val="00E971CC"/>
    <w:rsid w:val="00F21173"/>
    <w:rsid w:val="00F72ADA"/>
    <w:rsid w:val="00F8736E"/>
    <w:rsid w:val="00FF25A6"/>
    <w:rsid w:val="00FF2761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FBBCD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lev.peetris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FACCC-AEEA-4A39-9F9C-B63023751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Vallavalitsus.dotx</Template>
  <TotalTime>108</TotalTime>
  <Pages>2</Pages>
  <Words>339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Olev Peetris</cp:lastModifiedBy>
  <cp:revision>23</cp:revision>
  <dcterms:created xsi:type="dcterms:W3CDTF">2024-03-20T06:39:00Z</dcterms:created>
  <dcterms:modified xsi:type="dcterms:W3CDTF">2024-07-03T11:48:00Z</dcterms:modified>
</cp:coreProperties>
</file>